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505B0" w14:textId="77777777" w:rsidR="00B90F52" w:rsidRDefault="00B90F52" w:rsidP="00B90F5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WITHIALL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A47FEA3" w14:textId="77777777" w:rsidR="00B90F52" w:rsidRDefault="00B90F52" w:rsidP="00B90F5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7009AEA" w14:textId="77777777" w:rsidR="00B90F52" w:rsidRDefault="00B90F52" w:rsidP="00B90F52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D43EBD6" w14:textId="77777777" w:rsidR="00B90F52" w:rsidRDefault="00B90F52" w:rsidP="00B90F5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Sep.1484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Maidstone, Kent,</w:t>
      </w:r>
    </w:p>
    <w:p w14:paraId="51BB28A3" w14:textId="77777777" w:rsidR="00B90F52" w:rsidRDefault="00B90F52" w:rsidP="00B90F5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lands of William Belnap(q.v.).</w:t>
      </w:r>
    </w:p>
    <w:p w14:paraId="1412E263" w14:textId="77777777" w:rsidR="00B90F52" w:rsidRDefault="00B90F52" w:rsidP="00B90F5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383BC65" w14:textId="77777777" w:rsidR="00B90F52" w:rsidRDefault="00B90F52" w:rsidP="00B90F5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pp.109-10)</w:t>
      </w:r>
    </w:p>
    <w:p w14:paraId="5FDF2CA8" w14:textId="77777777" w:rsidR="00B90F52" w:rsidRDefault="00B90F52" w:rsidP="00B90F52">
      <w:pPr>
        <w:pStyle w:val="NoSpacing"/>
        <w:rPr>
          <w:rFonts w:eastAsia="Times New Roman" w:cs="Times New Roman"/>
          <w:szCs w:val="24"/>
        </w:rPr>
      </w:pPr>
    </w:p>
    <w:p w14:paraId="0FC10B31" w14:textId="77777777" w:rsidR="00B90F52" w:rsidRDefault="00B90F52" w:rsidP="00B90F52">
      <w:pPr>
        <w:pStyle w:val="NoSpacing"/>
        <w:rPr>
          <w:rFonts w:eastAsia="Times New Roman" w:cs="Times New Roman"/>
          <w:szCs w:val="24"/>
        </w:rPr>
      </w:pPr>
    </w:p>
    <w:p w14:paraId="7BD70853" w14:textId="77777777" w:rsidR="00B90F52" w:rsidRDefault="00B90F52" w:rsidP="00B90F5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August 2023</w:t>
      </w:r>
    </w:p>
    <w:p w14:paraId="6F3BEF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CD9A" w14:textId="77777777" w:rsidR="00B90F52" w:rsidRDefault="00B90F52" w:rsidP="009139A6">
      <w:r>
        <w:separator/>
      </w:r>
    </w:p>
  </w:endnote>
  <w:endnote w:type="continuationSeparator" w:id="0">
    <w:p w14:paraId="744B0B1B" w14:textId="77777777" w:rsidR="00B90F52" w:rsidRDefault="00B90F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F1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32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61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37182" w14:textId="77777777" w:rsidR="00B90F52" w:rsidRDefault="00B90F52" w:rsidP="009139A6">
      <w:r>
        <w:separator/>
      </w:r>
    </w:p>
  </w:footnote>
  <w:footnote w:type="continuationSeparator" w:id="0">
    <w:p w14:paraId="3E738F3D" w14:textId="77777777" w:rsidR="00B90F52" w:rsidRDefault="00B90F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32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FEB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91D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5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0F5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CE1BB"/>
  <w15:chartTrackingRefBased/>
  <w15:docId w15:val="{935BAFA8-DD47-419B-A00F-26DDED45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2023-08-09T20:09:00Z</dcterms:created>
  <dcterms:modified xsi:type="dcterms:W3CDTF">2023-08-09T20:09:00Z</dcterms:modified>
</cp:coreProperties>
</file>